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1CD6EF79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F64B3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F64B3E">
        <w:rPr>
          <w:b/>
          <w:noProof/>
          <w:sz w:val="24"/>
        </w:rPr>
        <w:t>33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64B3E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F64B3E">
        <w:rPr>
          <w:b/>
          <w:noProof/>
          <w:sz w:val="24"/>
        </w:rPr>
        <w:t>7214</w:t>
      </w:r>
    </w:p>
    <w:p w14:paraId="5182BAD1" w14:textId="304857C9" w:rsidR="000C737B" w:rsidRDefault="000C737B" w:rsidP="002C4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64B3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2C4CA4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C4CA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20892A1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2C4CA4">
        <w:rPr>
          <w:rFonts w:ascii="Arial" w:eastAsia="Batang" w:hAnsi="Arial"/>
          <w:b/>
          <w:sz w:val="24"/>
          <w:szCs w:val="24"/>
          <w:lang w:val="en-US" w:eastAsia="zh-CN"/>
        </w:rPr>
        <w:t>13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917E6D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29F04211" w:rsidR="00FA2810" w:rsidRDefault="00FA2810" w:rsidP="00DB6704">
      <w:pPr>
        <w:pStyle w:val="B1"/>
      </w:pPr>
      <w:r>
        <w:t>-</w:t>
      </w:r>
      <w:r>
        <w:tab/>
      </w:r>
      <w:r w:rsidR="0083615B">
        <w:t xml:space="preserve">no explicit disabling of </w:t>
      </w:r>
      <w:r w:rsidR="005D2B40">
        <w:t>W</w:t>
      </w:r>
      <w:r w:rsidR="00567531">
        <w:t>US</w:t>
      </w:r>
      <w:r>
        <w:t xml:space="preserve"> </w:t>
      </w:r>
      <w:r w:rsidR="0083615B">
        <w:t>functionality</w:t>
      </w:r>
      <w:r w:rsidR="005D2B40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6063DD7D" w14:textId="77777777" w:rsidR="006F64C6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</w:p>
    <w:p w14:paraId="714556C0" w14:textId="77777777" w:rsidR="006F64C6" w:rsidRDefault="006F64C6" w:rsidP="006F64C6">
      <w:pPr>
        <w:pStyle w:val="B2"/>
      </w:pPr>
      <w:r>
        <w:t>-</w:t>
      </w:r>
      <w:r>
        <w:tab/>
      </w:r>
      <w:r w:rsidRPr="004728D2">
        <w:t>Po</w:t>
      </w:r>
      <w:r>
        <w:t xml:space="preserve">tential updates to UICC and ME </w:t>
      </w:r>
      <w:r w:rsidRPr="00816C4A">
        <w:t xml:space="preserve">interface </w:t>
      </w:r>
      <w:r>
        <w:t>due to new access type</w:t>
      </w:r>
      <w:r w:rsidR="00EA114B" w:rsidRPr="00D52C7A">
        <w:t>.</w:t>
      </w:r>
    </w:p>
    <w:p w14:paraId="699F42E1" w14:textId="75066AC5" w:rsidR="00BB6781" w:rsidRDefault="00BB6781" w:rsidP="00511527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  <w:bookmarkStart w:id="0" w:name="_GoBack"/>
      <w:bookmarkEnd w:id="0"/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  <w:tr w:rsidR="00EA771D" w:rsidRPr="00D0420B" w14:paraId="5641B4C2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A9C" w14:textId="31C04E25" w:rsidR="00EA771D" w:rsidRDefault="00EA771D" w:rsidP="00EA771D">
            <w:pPr>
              <w:pStyle w:val="TAL"/>
            </w:pPr>
            <w:r>
              <w:t>TS 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11A6" w14:textId="3C3E6600" w:rsidR="00EA771D" w:rsidRDefault="00EA771D" w:rsidP="001A220D">
            <w:pPr>
              <w:pStyle w:val="TAL"/>
            </w:pPr>
            <w:r w:rsidRPr="004728D2">
              <w:t>Po</w:t>
            </w:r>
            <w:r>
              <w:t xml:space="preserve">tential updates to </w:t>
            </w:r>
            <w:r w:rsidRPr="00816C4A">
              <w:t xml:space="preserve">UICC and </w:t>
            </w:r>
            <w:r w:rsidR="001A220D">
              <w:t xml:space="preserve">ME interface </w:t>
            </w:r>
            <w:r>
              <w:t>due to new access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0B" w14:textId="77777777" w:rsidR="00EA771D" w:rsidRDefault="00EA771D" w:rsidP="00EA771D">
            <w:pPr>
              <w:pStyle w:val="TAL"/>
            </w:pPr>
            <w:r>
              <w:t>CT#95-e</w:t>
            </w:r>
          </w:p>
          <w:p w14:paraId="104FD204" w14:textId="77777777" w:rsidR="00EA771D" w:rsidRDefault="00EA771D" w:rsidP="00EA771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C95" w14:textId="3E28F942" w:rsidR="00EA771D" w:rsidRDefault="00EA771D" w:rsidP="00EA771D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6CEA3" w14:textId="77777777" w:rsidR="001C7F1F" w:rsidRDefault="001C7F1F">
      <w:r>
        <w:separator/>
      </w:r>
    </w:p>
  </w:endnote>
  <w:endnote w:type="continuationSeparator" w:id="0">
    <w:p w14:paraId="61EC664E" w14:textId="77777777" w:rsidR="001C7F1F" w:rsidRDefault="001C7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7CC45" w14:textId="77777777" w:rsidR="001C7F1F" w:rsidRDefault="001C7F1F">
      <w:r>
        <w:separator/>
      </w:r>
    </w:p>
  </w:footnote>
  <w:footnote w:type="continuationSeparator" w:id="0">
    <w:p w14:paraId="2216F7CB" w14:textId="77777777" w:rsidR="001C7F1F" w:rsidRDefault="001C7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4062"/>
    <w:rsid w:val="00037C06"/>
    <w:rsid w:val="0005274B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1A59"/>
    <w:rsid w:val="0010282B"/>
    <w:rsid w:val="001205F5"/>
    <w:rsid w:val="00126022"/>
    <w:rsid w:val="0014019C"/>
    <w:rsid w:val="0014028B"/>
    <w:rsid w:val="00142815"/>
    <w:rsid w:val="00150192"/>
    <w:rsid w:val="001942DB"/>
    <w:rsid w:val="0019534B"/>
    <w:rsid w:val="001A102A"/>
    <w:rsid w:val="001A220D"/>
    <w:rsid w:val="001A7BB5"/>
    <w:rsid w:val="001C5C86"/>
    <w:rsid w:val="001C7F1F"/>
    <w:rsid w:val="001D4D6A"/>
    <w:rsid w:val="002000C2"/>
    <w:rsid w:val="00205C17"/>
    <w:rsid w:val="00210FD2"/>
    <w:rsid w:val="002168AD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C4CA4"/>
    <w:rsid w:val="002D2E5F"/>
    <w:rsid w:val="002E03AA"/>
    <w:rsid w:val="002E7A9E"/>
    <w:rsid w:val="002F46B1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1539A"/>
    <w:rsid w:val="0042589B"/>
    <w:rsid w:val="004262DD"/>
    <w:rsid w:val="0043745F"/>
    <w:rsid w:val="0044029F"/>
    <w:rsid w:val="00442B20"/>
    <w:rsid w:val="004728D2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33DC"/>
    <w:rsid w:val="004D6FC9"/>
    <w:rsid w:val="004E4F42"/>
    <w:rsid w:val="004E6F8A"/>
    <w:rsid w:val="004F268E"/>
    <w:rsid w:val="00506900"/>
    <w:rsid w:val="00511527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87E2B"/>
    <w:rsid w:val="006963F9"/>
    <w:rsid w:val="006A0AFB"/>
    <w:rsid w:val="006B4280"/>
    <w:rsid w:val="006F64C6"/>
    <w:rsid w:val="00702A93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26AA3"/>
    <w:rsid w:val="0083615B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D00EB"/>
    <w:rsid w:val="00BF2AFF"/>
    <w:rsid w:val="00BF5044"/>
    <w:rsid w:val="00C16770"/>
    <w:rsid w:val="00C22979"/>
    <w:rsid w:val="00C43D1E"/>
    <w:rsid w:val="00C50BA9"/>
    <w:rsid w:val="00C50F7C"/>
    <w:rsid w:val="00C57C50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A771D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64B3E"/>
    <w:rsid w:val="00F828A1"/>
    <w:rsid w:val="00F921F1"/>
    <w:rsid w:val="00F95B36"/>
    <w:rsid w:val="00FA2810"/>
    <w:rsid w:val="00FC0804"/>
    <w:rsid w:val="00FC393D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A7F3E-BB91-484C-B9BF-E24813B11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845</Words>
  <Characters>6853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3</cp:revision>
  <cp:lastPrinted>2000-02-29T10:31:00Z</cp:lastPrinted>
  <dcterms:created xsi:type="dcterms:W3CDTF">2021-11-17T14:32:00Z</dcterms:created>
  <dcterms:modified xsi:type="dcterms:W3CDTF">2021-11-17T14:33:00Z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